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B6E2A" w:rsidRDefault="00FB6E2A" w:rsidP="00FB6E2A">
      <w:pPr>
        <w:spacing w:after="200" w:line="276" w:lineRule="auto"/>
        <w:jc w:val="center"/>
        <w:rPr>
          <w:noProof/>
          <w:lang w:val="sv-SE" w:eastAsia="sv-SE"/>
        </w:rPr>
      </w:pPr>
      <w:r>
        <w:rPr>
          <w:noProof/>
          <w:lang w:val="sv-SE" w:eastAsia="sv-SE"/>
        </w:rPr>
        <w:drawing>
          <wp:inline distT="0" distB="0" distL="0" distR="0" wp14:anchorId="15F9D5DE" wp14:editId="2C8E6E1B">
            <wp:extent cx="4168800" cy="2552400"/>
            <wp:effectExtent l="0" t="0" r="3175" b="635"/>
            <wp:docPr id="1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68800" cy="25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2A" w:rsidRDefault="00FB6E2A" w:rsidP="00FB6E2A">
      <w:pPr>
        <w:spacing w:after="200" w:line="276" w:lineRule="auto"/>
        <w:jc w:val="center"/>
        <w:rPr>
          <w:noProof/>
          <w:lang w:val="sv-SE" w:eastAsia="sv-SE"/>
        </w:rPr>
      </w:pPr>
    </w:p>
    <w:p w:rsidR="008C7EAC" w:rsidRDefault="00FB6E2A" w:rsidP="00FB6E2A">
      <w:pPr>
        <w:spacing w:after="200" w:line="276" w:lineRule="auto"/>
        <w:jc w:val="center"/>
        <w:rPr>
          <w:noProof/>
          <w:lang w:val="sv-SE" w:eastAsia="sv-SE"/>
        </w:rPr>
      </w:pPr>
      <w:bookmarkStart w:id="0" w:name="_GoBack"/>
      <w:r>
        <w:rPr>
          <w:noProof/>
          <w:lang w:val="sv-SE" w:eastAsia="sv-SE"/>
        </w:rPr>
        <w:drawing>
          <wp:inline distT="0" distB="0" distL="0" distR="0" wp14:anchorId="3EE456DF" wp14:editId="58E56BD9">
            <wp:extent cx="6609251" cy="2592125"/>
            <wp:effectExtent l="0" t="0" r="1270" b="0"/>
            <wp:docPr id="11" name="Bildobjekt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11351" cy="2592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8C7EAC" w:rsidRDefault="008C7EAC" w:rsidP="00FB6E2A">
      <w:pPr>
        <w:spacing w:after="200" w:line="276" w:lineRule="auto"/>
        <w:rPr>
          <w:noProof/>
          <w:lang w:val="sv-SE" w:eastAsia="sv-SE"/>
        </w:rPr>
      </w:pPr>
    </w:p>
    <w:p w:rsidR="008C7EAC" w:rsidRDefault="008C7EAC" w:rsidP="008C7EAC">
      <w:pPr>
        <w:spacing w:after="200" w:line="276" w:lineRule="auto"/>
        <w:jc w:val="center"/>
        <w:rPr>
          <w:noProof/>
          <w:lang w:val="sv-SE" w:eastAsia="sv-SE"/>
        </w:rPr>
      </w:pPr>
      <w:r>
        <w:rPr>
          <w:noProof/>
          <w:lang w:val="sv-SE" w:eastAsia="sv-SE"/>
        </w:rPr>
        <w:drawing>
          <wp:inline distT="0" distB="0" distL="0" distR="0" wp14:anchorId="3FE0A719" wp14:editId="28773995">
            <wp:extent cx="3252083" cy="3094423"/>
            <wp:effectExtent l="0" t="0" r="5715" b="0"/>
            <wp:docPr id="9" name="Bildobjekt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52835" cy="3095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EAC" w:rsidRDefault="008C7EAC" w:rsidP="0058133C">
      <w:pPr>
        <w:spacing w:after="200" w:line="276" w:lineRule="auto"/>
        <w:rPr>
          <w:noProof/>
          <w:lang w:val="sv-SE" w:eastAsia="sv-SE"/>
        </w:rPr>
      </w:pPr>
    </w:p>
    <w:p w:rsidR="008C7EAC" w:rsidRDefault="008C7EAC" w:rsidP="008C7EAC">
      <w:pPr>
        <w:spacing w:after="200" w:line="276" w:lineRule="auto"/>
        <w:jc w:val="center"/>
        <w:rPr>
          <w:noProof/>
          <w:lang w:val="sv-SE" w:eastAsia="sv-SE"/>
        </w:rPr>
      </w:pPr>
      <w:r>
        <w:rPr>
          <w:noProof/>
          <w:lang w:val="sv-SE" w:eastAsia="sv-SE"/>
        </w:rPr>
        <w:lastRenderedPageBreak/>
        <w:drawing>
          <wp:inline distT="0" distB="0" distL="0" distR="0" wp14:anchorId="1C298EBA" wp14:editId="6F0519E7">
            <wp:extent cx="4230094" cy="4058750"/>
            <wp:effectExtent l="0" t="0" r="0" b="0"/>
            <wp:docPr id="10" name="Bildobjekt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34382" cy="4062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7EAC" w:rsidRPr="0058133C" w:rsidRDefault="008C7EAC" w:rsidP="0058133C">
      <w:pPr>
        <w:spacing w:after="200" w:line="276" w:lineRule="auto"/>
        <w:rPr>
          <w:noProof/>
          <w:lang w:val="sv-SE" w:eastAsia="sv-SE"/>
        </w:rPr>
      </w:pPr>
    </w:p>
    <w:p w:rsidR="00CA78F6" w:rsidRDefault="00CA78F6" w:rsidP="00810473">
      <w:pPr>
        <w:pStyle w:val="Bodycopy"/>
      </w:pPr>
    </w:p>
    <w:p w:rsidR="0058133C" w:rsidRDefault="0058133C" w:rsidP="00810473">
      <w:pPr>
        <w:pStyle w:val="Bodycopy"/>
      </w:pPr>
    </w:p>
    <w:p w:rsidR="008C7EAC" w:rsidRDefault="008C7EAC" w:rsidP="00810473">
      <w:pPr>
        <w:pStyle w:val="Bodycopy"/>
      </w:pPr>
    </w:p>
    <w:p w:rsidR="0058133C" w:rsidRPr="00474FFC" w:rsidRDefault="008C7EAC" w:rsidP="00FB6E2A">
      <w:pPr>
        <w:pStyle w:val="Bodycopy"/>
        <w:jc w:val="center"/>
      </w:pPr>
      <w:r>
        <w:rPr>
          <w:noProof/>
          <w:lang w:val="sv-SE" w:eastAsia="sv-SE"/>
        </w:rPr>
        <w:drawing>
          <wp:inline distT="0" distB="0" distL="0" distR="0" wp14:anchorId="28E432D2" wp14:editId="709CDEB1">
            <wp:extent cx="5972810" cy="2651125"/>
            <wp:effectExtent l="0" t="0" r="8890" b="0"/>
            <wp:docPr id="7" name="Bildobjekt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65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8133C" w:rsidRPr="00474FFC" w:rsidSect="008C7EAC">
      <w:footerReference w:type="default" r:id="rId13"/>
      <w:type w:val="continuous"/>
      <w:pgSz w:w="11907" w:h="16840" w:code="9"/>
      <w:pgMar w:top="720" w:right="720" w:bottom="720" w:left="720" w:header="709" w:footer="709" w:gutter="0"/>
      <w:cols w:space="708"/>
      <w:noEndnote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E30F2" w:rsidRDefault="003E30F2" w:rsidP="00BD5B56">
      <w:r>
        <w:separator/>
      </w:r>
    </w:p>
  </w:endnote>
  <w:endnote w:type="continuationSeparator" w:id="0">
    <w:p w:rsidR="003E30F2" w:rsidRDefault="003E30F2" w:rsidP="00BD5B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72709120"/>
      <w:lock w:val="sdtContentLocked"/>
    </w:sdtPr>
    <w:sdtEndPr/>
    <w:sdtContent>
      <w:p w:rsidR="004559EF" w:rsidRDefault="004559EF" w:rsidP="00BD5B56"/>
      <w:p w:rsidR="004559EF" w:rsidRDefault="008106E8" w:rsidP="00BD5B56"/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E30F2" w:rsidRDefault="003E30F2" w:rsidP="00BD5B56">
      <w:r>
        <w:separator/>
      </w:r>
    </w:p>
  </w:footnote>
  <w:footnote w:type="continuationSeparator" w:id="0">
    <w:p w:rsidR="003E30F2" w:rsidRDefault="003E30F2" w:rsidP="00BD5B5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146C8A"/>
    <w:multiLevelType w:val="hybridMultilevel"/>
    <w:tmpl w:val="10A4D9BC"/>
    <w:lvl w:ilvl="0" w:tplc="912E33CA">
      <w:start w:val="1"/>
      <w:numFmt w:val="bullet"/>
      <w:lvlText w:val=""/>
      <w:lvlJc w:val="left"/>
      <w:pPr>
        <w:ind w:left="1985" w:hanging="171"/>
      </w:pPr>
      <w:rPr>
        <w:rFonts w:ascii="Symbol" w:hAnsi="Symbol" w:hint="default"/>
        <w:sz w:val="14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" w15:restartNumberingAfterBreak="0">
    <w:nsid w:val="294F6861"/>
    <w:multiLevelType w:val="hybridMultilevel"/>
    <w:tmpl w:val="7CA2AF56"/>
    <w:lvl w:ilvl="0" w:tplc="6E9A8778">
      <w:start w:val="1"/>
      <w:numFmt w:val="decimal"/>
      <w:lvlText w:val="§ %1."/>
      <w:lvlJc w:val="left"/>
      <w:pPr>
        <w:tabs>
          <w:tab w:val="num" w:pos="851"/>
        </w:tabs>
        <w:ind w:left="567" w:hanging="283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325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9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6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4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1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8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5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294" w:hanging="360"/>
      </w:pPr>
      <w:rPr>
        <w:rFonts w:ascii="Wingdings" w:hAnsi="Wingdings" w:hint="default"/>
      </w:rPr>
    </w:lvl>
  </w:abstractNum>
  <w:abstractNum w:abstractNumId="2" w15:restartNumberingAfterBreak="0">
    <w:nsid w:val="2ED96E7A"/>
    <w:multiLevelType w:val="multilevel"/>
    <w:tmpl w:val="4F80414A"/>
    <w:lvl w:ilvl="0">
      <w:start w:val="1"/>
      <w:numFmt w:val="bullet"/>
      <w:pStyle w:val="BulletedList"/>
      <w:lvlText w:val=""/>
      <w:lvlJc w:val="left"/>
      <w:pPr>
        <w:tabs>
          <w:tab w:val="num" w:pos="624"/>
        </w:tabs>
        <w:ind w:left="567" w:hanging="283"/>
      </w:pPr>
      <w:rPr>
        <w:rFonts w:ascii="Symbol" w:hAnsi="Symbol" w:hint="default"/>
      </w:rPr>
    </w:lvl>
    <w:lvl w:ilvl="1">
      <w:start w:val="1"/>
      <w:numFmt w:val="bullet"/>
      <w:lvlText w:val="­"/>
      <w:lvlJc w:val="left"/>
      <w:pPr>
        <w:tabs>
          <w:tab w:val="num" w:pos="851"/>
        </w:tabs>
        <w:ind w:left="851" w:hanging="283"/>
      </w:pPr>
      <w:rPr>
        <w:rFonts w:ascii="Arial" w:hAnsi="Arial" w:hint="default"/>
      </w:rPr>
    </w:lvl>
    <w:lvl w:ilvl="2">
      <w:start w:val="1"/>
      <w:numFmt w:val="bullet"/>
      <w:lvlText w:val=""/>
      <w:lvlJc w:val="left"/>
      <w:pPr>
        <w:tabs>
          <w:tab w:val="num" w:pos="1192"/>
        </w:tabs>
        <w:ind w:left="1135" w:hanging="283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76"/>
        </w:tabs>
        <w:ind w:left="1419" w:hanging="283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1760"/>
        </w:tabs>
        <w:ind w:left="1703" w:hanging="283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044"/>
        </w:tabs>
        <w:ind w:left="1987" w:hanging="283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2328"/>
        </w:tabs>
        <w:ind w:left="2271" w:hanging="283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2612"/>
        </w:tabs>
        <w:ind w:left="2555" w:hanging="283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896"/>
        </w:tabs>
        <w:ind w:left="2839" w:hanging="283"/>
      </w:pPr>
      <w:rPr>
        <w:rFonts w:ascii="Wingdings" w:hAnsi="Wingdings" w:hint="default"/>
      </w:rPr>
    </w:lvl>
  </w:abstractNum>
  <w:abstractNum w:abstractNumId="3" w15:restartNumberingAfterBreak="0">
    <w:nsid w:val="5E6C2820"/>
    <w:multiLevelType w:val="hybridMultilevel"/>
    <w:tmpl w:val="593CC344"/>
    <w:lvl w:ilvl="0" w:tplc="7E2022FA">
      <w:start w:val="1"/>
      <w:numFmt w:val="decimal"/>
      <w:lvlText w:val="%1.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856" w:hanging="360"/>
      </w:pPr>
    </w:lvl>
    <w:lvl w:ilvl="2" w:tplc="0415001B" w:tentative="1">
      <w:start w:val="1"/>
      <w:numFmt w:val="lowerRoman"/>
      <w:lvlText w:val="%3."/>
      <w:lvlJc w:val="right"/>
      <w:pPr>
        <w:ind w:left="3576" w:hanging="180"/>
      </w:pPr>
    </w:lvl>
    <w:lvl w:ilvl="3" w:tplc="0415000F" w:tentative="1">
      <w:start w:val="1"/>
      <w:numFmt w:val="decimal"/>
      <w:lvlText w:val="%4."/>
      <w:lvlJc w:val="left"/>
      <w:pPr>
        <w:ind w:left="4296" w:hanging="360"/>
      </w:pPr>
    </w:lvl>
    <w:lvl w:ilvl="4" w:tplc="04150019" w:tentative="1">
      <w:start w:val="1"/>
      <w:numFmt w:val="lowerLetter"/>
      <w:lvlText w:val="%5."/>
      <w:lvlJc w:val="left"/>
      <w:pPr>
        <w:ind w:left="5016" w:hanging="360"/>
      </w:pPr>
    </w:lvl>
    <w:lvl w:ilvl="5" w:tplc="0415001B" w:tentative="1">
      <w:start w:val="1"/>
      <w:numFmt w:val="lowerRoman"/>
      <w:lvlText w:val="%6."/>
      <w:lvlJc w:val="right"/>
      <w:pPr>
        <w:ind w:left="5736" w:hanging="180"/>
      </w:pPr>
    </w:lvl>
    <w:lvl w:ilvl="6" w:tplc="0415000F" w:tentative="1">
      <w:start w:val="1"/>
      <w:numFmt w:val="decimal"/>
      <w:lvlText w:val="%7."/>
      <w:lvlJc w:val="left"/>
      <w:pPr>
        <w:ind w:left="6456" w:hanging="360"/>
      </w:pPr>
    </w:lvl>
    <w:lvl w:ilvl="7" w:tplc="04150019" w:tentative="1">
      <w:start w:val="1"/>
      <w:numFmt w:val="lowerLetter"/>
      <w:lvlText w:val="%8."/>
      <w:lvlJc w:val="left"/>
      <w:pPr>
        <w:ind w:left="7176" w:hanging="360"/>
      </w:pPr>
    </w:lvl>
    <w:lvl w:ilvl="8" w:tplc="0415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4" w15:restartNumberingAfterBreak="0">
    <w:nsid w:val="66A170D7"/>
    <w:multiLevelType w:val="multilevel"/>
    <w:tmpl w:val="9AE837B0"/>
    <w:lvl w:ilvl="0">
      <w:start w:val="1"/>
      <w:numFmt w:val="decimal"/>
      <w:pStyle w:val="Rubrik1"/>
      <w:suff w:val="space"/>
      <w:lvlText w:val="%1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pStyle w:val="Rubrik2"/>
      <w:suff w:val="space"/>
      <w:lvlText w:val="%1.%2"/>
      <w:lvlJc w:val="left"/>
      <w:pPr>
        <w:ind w:left="471" w:hanging="471"/>
      </w:pPr>
      <w:rPr>
        <w:rFonts w:hint="default"/>
      </w:rPr>
    </w:lvl>
    <w:lvl w:ilvl="2">
      <w:start w:val="1"/>
      <w:numFmt w:val="decimal"/>
      <w:pStyle w:val="Rubrik3"/>
      <w:suff w:val="space"/>
      <w:lvlText w:val="%1.%2.%3"/>
      <w:lvlJc w:val="left"/>
      <w:pPr>
        <w:ind w:left="499" w:hanging="499"/>
      </w:pPr>
      <w:rPr>
        <w:rFonts w:hint="default"/>
      </w:rPr>
    </w:lvl>
    <w:lvl w:ilvl="3">
      <w:start w:val="1"/>
      <w:numFmt w:val="decimal"/>
      <w:pStyle w:val="Rubrik4"/>
      <w:suff w:val="space"/>
      <w:lvlText w:val="%1.%2.%3.%4"/>
      <w:lvlJc w:val="left"/>
      <w:pPr>
        <w:ind w:left="669" w:hanging="669"/>
      </w:pPr>
      <w:rPr>
        <w:rFonts w:hint="default"/>
        <w:u w:val="single" w:color="000000" w:themeColor="text1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0"/>
    <w:lvlOverride w:ilvl="0">
      <w:startOverride w:val="1"/>
    </w:lvlOverride>
  </w:num>
  <w:num w:numId="5">
    <w:abstractNumId w:val="2"/>
  </w:num>
  <w:num w:numId="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</w:num>
  <w:num w:numId="8">
    <w:abstractNumId w:val="4"/>
  </w:num>
  <w:num w:numId="9">
    <w:abstractNumId w:val="4"/>
  </w:num>
  <w:num w:numId="10">
    <w:abstractNumId w:val="4"/>
  </w:num>
  <w:num w:numId="11">
    <w:abstractNumId w:val="4"/>
  </w:num>
  <w:num w:numId="12">
    <w:abstractNumId w:val="4"/>
  </w:num>
  <w:num w:numId="13">
    <w:abstractNumId w:val="4"/>
  </w:num>
  <w:num w:numId="14">
    <w:abstractNumId w:val="4"/>
  </w:num>
  <w:num w:numId="15">
    <w:abstractNumId w:val="4"/>
  </w:num>
  <w:num w:numId="16">
    <w:abstractNumId w:val="4"/>
  </w:num>
  <w:num w:numId="17">
    <w:abstractNumId w:val="3"/>
  </w:num>
  <w:num w:numId="18">
    <w:abstractNumId w:val="1"/>
  </w:num>
  <w:num w:numId="19">
    <w:abstractNumId w:val="2"/>
  </w:num>
  <w:num w:numId="20">
    <w:abstractNumId w:val="4"/>
  </w:num>
  <w:num w:numId="21">
    <w:abstractNumId w:val="4"/>
  </w:num>
  <w:num w:numId="22">
    <w:abstractNumId w:val="4"/>
  </w:num>
  <w:num w:numId="23">
    <w:abstractNumId w:val="4"/>
  </w:num>
  <w:num w:numId="24">
    <w:abstractNumId w:val="4"/>
  </w:num>
  <w:num w:numId="25">
    <w:abstractNumId w:val="4"/>
  </w:num>
  <w:num w:numId="26">
    <w:abstractNumId w:val="4"/>
  </w:num>
  <w:num w:numId="27">
    <w:abstractNumId w:val="4"/>
  </w:num>
  <w:num w:numId="28">
    <w:abstractNumId w:val="4"/>
  </w:num>
  <w:num w:numId="29">
    <w:abstractNumId w:val="3"/>
  </w:num>
  <w:num w:numId="30">
    <w:abstractNumId w:val="1"/>
  </w:num>
  <w:num w:numId="3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ttachedTemplate r:id="rId1"/>
  <w:stylePaneFormatFilter w:val="9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1"/>
  <w:stylePaneSortMethod w:val="0000"/>
  <w:defaultTabStop w:val="708"/>
  <w:hyphenationZone w:val="1134"/>
  <w:drawingGridHorizontalSpacing w:val="57"/>
  <w:drawingGridVerticalSpacing w:val="57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133C"/>
    <w:rsid w:val="00017464"/>
    <w:rsid w:val="00020358"/>
    <w:rsid w:val="0003032D"/>
    <w:rsid w:val="00030B56"/>
    <w:rsid w:val="000369F9"/>
    <w:rsid w:val="00053DE2"/>
    <w:rsid w:val="00056E57"/>
    <w:rsid w:val="0006016F"/>
    <w:rsid w:val="00065DB4"/>
    <w:rsid w:val="00072F3A"/>
    <w:rsid w:val="00074605"/>
    <w:rsid w:val="000771A5"/>
    <w:rsid w:val="00095074"/>
    <w:rsid w:val="000A138B"/>
    <w:rsid w:val="000A2164"/>
    <w:rsid w:val="000A2DF3"/>
    <w:rsid w:val="000A399D"/>
    <w:rsid w:val="000A47DF"/>
    <w:rsid w:val="000A7308"/>
    <w:rsid w:val="000B07E4"/>
    <w:rsid w:val="000B27F5"/>
    <w:rsid w:val="000B75C7"/>
    <w:rsid w:val="000C1324"/>
    <w:rsid w:val="000C3CD5"/>
    <w:rsid w:val="000D3B43"/>
    <w:rsid w:val="000E4AD5"/>
    <w:rsid w:val="000E6396"/>
    <w:rsid w:val="000E79C8"/>
    <w:rsid w:val="000F61AD"/>
    <w:rsid w:val="00100142"/>
    <w:rsid w:val="0011072C"/>
    <w:rsid w:val="001137AC"/>
    <w:rsid w:val="001138C8"/>
    <w:rsid w:val="001141B7"/>
    <w:rsid w:val="00116B0E"/>
    <w:rsid w:val="001219CE"/>
    <w:rsid w:val="00140319"/>
    <w:rsid w:val="00144CCF"/>
    <w:rsid w:val="00146861"/>
    <w:rsid w:val="0015189A"/>
    <w:rsid w:val="00152CDA"/>
    <w:rsid w:val="0016380C"/>
    <w:rsid w:val="00171F4A"/>
    <w:rsid w:val="00172E75"/>
    <w:rsid w:val="00182729"/>
    <w:rsid w:val="001835CF"/>
    <w:rsid w:val="00187685"/>
    <w:rsid w:val="001913AE"/>
    <w:rsid w:val="00194328"/>
    <w:rsid w:val="00196C72"/>
    <w:rsid w:val="00197DC6"/>
    <w:rsid w:val="001C0D7A"/>
    <w:rsid w:val="001C42C1"/>
    <w:rsid w:val="001D35F2"/>
    <w:rsid w:val="001E6731"/>
    <w:rsid w:val="002030AB"/>
    <w:rsid w:val="002169C5"/>
    <w:rsid w:val="00220762"/>
    <w:rsid w:val="002249B0"/>
    <w:rsid w:val="00233B9C"/>
    <w:rsid w:val="0024519C"/>
    <w:rsid w:val="00246121"/>
    <w:rsid w:val="00246ECC"/>
    <w:rsid w:val="0025785A"/>
    <w:rsid w:val="00261935"/>
    <w:rsid w:val="0026519F"/>
    <w:rsid w:val="002654A8"/>
    <w:rsid w:val="00273E3E"/>
    <w:rsid w:val="00275D3C"/>
    <w:rsid w:val="00280B73"/>
    <w:rsid w:val="00295CB7"/>
    <w:rsid w:val="002A2F72"/>
    <w:rsid w:val="002A3A53"/>
    <w:rsid w:val="002A799F"/>
    <w:rsid w:val="002B0F75"/>
    <w:rsid w:val="002B44B8"/>
    <w:rsid w:val="002C042E"/>
    <w:rsid w:val="002C0961"/>
    <w:rsid w:val="002C412C"/>
    <w:rsid w:val="002D3D20"/>
    <w:rsid w:val="002D6864"/>
    <w:rsid w:val="002D6CB1"/>
    <w:rsid w:val="002E1550"/>
    <w:rsid w:val="002E1983"/>
    <w:rsid w:val="002E354F"/>
    <w:rsid w:val="002E68E4"/>
    <w:rsid w:val="002F1E83"/>
    <w:rsid w:val="002F5751"/>
    <w:rsid w:val="003037B3"/>
    <w:rsid w:val="00303F8E"/>
    <w:rsid w:val="00306B81"/>
    <w:rsid w:val="0031168A"/>
    <w:rsid w:val="003169EC"/>
    <w:rsid w:val="003419E2"/>
    <w:rsid w:val="00344D60"/>
    <w:rsid w:val="00345AE0"/>
    <w:rsid w:val="00355C4D"/>
    <w:rsid w:val="00361E0B"/>
    <w:rsid w:val="00365E80"/>
    <w:rsid w:val="00377CBB"/>
    <w:rsid w:val="003926FB"/>
    <w:rsid w:val="00397FBD"/>
    <w:rsid w:val="003A743D"/>
    <w:rsid w:val="003B0556"/>
    <w:rsid w:val="003B7392"/>
    <w:rsid w:val="003C0653"/>
    <w:rsid w:val="003D5DDD"/>
    <w:rsid w:val="003D66C1"/>
    <w:rsid w:val="003D77E9"/>
    <w:rsid w:val="003E30F2"/>
    <w:rsid w:val="003F066D"/>
    <w:rsid w:val="003F14EE"/>
    <w:rsid w:val="003F745F"/>
    <w:rsid w:val="00401E45"/>
    <w:rsid w:val="00402192"/>
    <w:rsid w:val="0040691D"/>
    <w:rsid w:val="004213E5"/>
    <w:rsid w:val="00433335"/>
    <w:rsid w:val="00440A54"/>
    <w:rsid w:val="004416FC"/>
    <w:rsid w:val="004461DF"/>
    <w:rsid w:val="004464B7"/>
    <w:rsid w:val="004559EF"/>
    <w:rsid w:val="00457ACA"/>
    <w:rsid w:val="00463CB4"/>
    <w:rsid w:val="00463FEC"/>
    <w:rsid w:val="00467A4A"/>
    <w:rsid w:val="00474FFC"/>
    <w:rsid w:val="0047560E"/>
    <w:rsid w:val="004973A3"/>
    <w:rsid w:val="00497CD9"/>
    <w:rsid w:val="004A0A01"/>
    <w:rsid w:val="004A6309"/>
    <w:rsid w:val="004B4AAE"/>
    <w:rsid w:val="004C0185"/>
    <w:rsid w:val="004C488A"/>
    <w:rsid w:val="004C5A0C"/>
    <w:rsid w:val="004E0DC9"/>
    <w:rsid w:val="004F49B9"/>
    <w:rsid w:val="004F4D6F"/>
    <w:rsid w:val="004F56B3"/>
    <w:rsid w:val="00531B87"/>
    <w:rsid w:val="00540EAC"/>
    <w:rsid w:val="0054507D"/>
    <w:rsid w:val="00546BE4"/>
    <w:rsid w:val="00551432"/>
    <w:rsid w:val="00551F92"/>
    <w:rsid w:val="005549B8"/>
    <w:rsid w:val="00560B03"/>
    <w:rsid w:val="00563CEE"/>
    <w:rsid w:val="00564BF9"/>
    <w:rsid w:val="005650C8"/>
    <w:rsid w:val="00576878"/>
    <w:rsid w:val="0058133C"/>
    <w:rsid w:val="005835B8"/>
    <w:rsid w:val="00585D4D"/>
    <w:rsid w:val="00586C47"/>
    <w:rsid w:val="005977E0"/>
    <w:rsid w:val="005A3CEC"/>
    <w:rsid w:val="005B1132"/>
    <w:rsid w:val="005C0ED8"/>
    <w:rsid w:val="005C32EA"/>
    <w:rsid w:val="005C71D4"/>
    <w:rsid w:val="005D1461"/>
    <w:rsid w:val="005D194D"/>
    <w:rsid w:val="005D33D9"/>
    <w:rsid w:val="005D4D4B"/>
    <w:rsid w:val="005D6245"/>
    <w:rsid w:val="005E070F"/>
    <w:rsid w:val="005E0839"/>
    <w:rsid w:val="005E3408"/>
    <w:rsid w:val="00601414"/>
    <w:rsid w:val="00602AC4"/>
    <w:rsid w:val="0060461C"/>
    <w:rsid w:val="006068E4"/>
    <w:rsid w:val="00606FC2"/>
    <w:rsid w:val="006100B5"/>
    <w:rsid w:val="00615888"/>
    <w:rsid w:val="00616628"/>
    <w:rsid w:val="00626D93"/>
    <w:rsid w:val="00634B75"/>
    <w:rsid w:val="006425AC"/>
    <w:rsid w:val="006458C5"/>
    <w:rsid w:val="00645A2C"/>
    <w:rsid w:val="00654DF3"/>
    <w:rsid w:val="006566AF"/>
    <w:rsid w:val="006812D1"/>
    <w:rsid w:val="00682496"/>
    <w:rsid w:val="006843B3"/>
    <w:rsid w:val="006846F5"/>
    <w:rsid w:val="006850EF"/>
    <w:rsid w:val="00685EC2"/>
    <w:rsid w:val="00691DFB"/>
    <w:rsid w:val="00693BAE"/>
    <w:rsid w:val="0069781D"/>
    <w:rsid w:val="006B1B99"/>
    <w:rsid w:val="006B601A"/>
    <w:rsid w:val="006D43B2"/>
    <w:rsid w:val="006D5AC4"/>
    <w:rsid w:val="006F699A"/>
    <w:rsid w:val="007002E7"/>
    <w:rsid w:val="00702D40"/>
    <w:rsid w:val="0070631B"/>
    <w:rsid w:val="00713241"/>
    <w:rsid w:val="00713F53"/>
    <w:rsid w:val="00716270"/>
    <w:rsid w:val="007175A7"/>
    <w:rsid w:val="00721884"/>
    <w:rsid w:val="00721DD9"/>
    <w:rsid w:val="0072255C"/>
    <w:rsid w:val="00724370"/>
    <w:rsid w:val="00726600"/>
    <w:rsid w:val="00733DE8"/>
    <w:rsid w:val="00735693"/>
    <w:rsid w:val="00741351"/>
    <w:rsid w:val="00752157"/>
    <w:rsid w:val="007534EF"/>
    <w:rsid w:val="00760E20"/>
    <w:rsid w:val="0076425A"/>
    <w:rsid w:val="007677CB"/>
    <w:rsid w:val="00767FD4"/>
    <w:rsid w:val="00770950"/>
    <w:rsid w:val="00771262"/>
    <w:rsid w:val="0077710E"/>
    <w:rsid w:val="00780DF9"/>
    <w:rsid w:val="007836C9"/>
    <w:rsid w:val="00792E8B"/>
    <w:rsid w:val="00795F66"/>
    <w:rsid w:val="007A35CA"/>
    <w:rsid w:val="007B3D38"/>
    <w:rsid w:val="007B4158"/>
    <w:rsid w:val="007C394D"/>
    <w:rsid w:val="007D076F"/>
    <w:rsid w:val="007D0908"/>
    <w:rsid w:val="007D4CA8"/>
    <w:rsid w:val="007D6C85"/>
    <w:rsid w:val="007D7D4F"/>
    <w:rsid w:val="007E1E72"/>
    <w:rsid w:val="007E414C"/>
    <w:rsid w:val="007F76FA"/>
    <w:rsid w:val="007F7935"/>
    <w:rsid w:val="00805EA4"/>
    <w:rsid w:val="0081000A"/>
    <w:rsid w:val="00810473"/>
    <w:rsid w:val="008106E8"/>
    <w:rsid w:val="0081209A"/>
    <w:rsid w:val="00815B11"/>
    <w:rsid w:val="008236CD"/>
    <w:rsid w:val="00824290"/>
    <w:rsid w:val="0082593D"/>
    <w:rsid w:val="00826CC8"/>
    <w:rsid w:val="00837688"/>
    <w:rsid w:val="008432FD"/>
    <w:rsid w:val="00846954"/>
    <w:rsid w:val="00852107"/>
    <w:rsid w:val="00857E5E"/>
    <w:rsid w:val="00872950"/>
    <w:rsid w:val="00872A2D"/>
    <w:rsid w:val="008802B0"/>
    <w:rsid w:val="00891041"/>
    <w:rsid w:val="00892445"/>
    <w:rsid w:val="008C0D1A"/>
    <w:rsid w:val="008C505D"/>
    <w:rsid w:val="008C7EAC"/>
    <w:rsid w:val="008D1457"/>
    <w:rsid w:val="008D79CA"/>
    <w:rsid w:val="008E145B"/>
    <w:rsid w:val="008F13F0"/>
    <w:rsid w:val="008F2886"/>
    <w:rsid w:val="00904A98"/>
    <w:rsid w:val="00906D5C"/>
    <w:rsid w:val="00912ECB"/>
    <w:rsid w:val="0091682A"/>
    <w:rsid w:val="0092346F"/>
    <w:rsid w:val="00925543"/>
    <w:rsid w:val="00932124"/>
    <w:rsid w:val="00932809"/>
    <w:rsid w:val="00932FD8"/>
    <w:rsid w:val="00941271"/>
    <w:rsid w:val="00943104"/>
    <w:rsid w:val="0094350F"/>
    <w:rsid w:val="009531E4"/>
    <w:rsid w:val="00955D80"/>
    <w:rsid w:val="0096569E"/>
    <w:rsid w:val="00966DB6"/>
    <w:rsid w:val="0097164E"/>
    <w:rsid w:val="00972ECB"/>
    <w:rsid w:val="009740E9"/>
    <w:rsid w:val="0098077C"/>
    <w:rsid w:val="00980905"/>
    <w:rsid w:val="00987624"/>
    <w:rsid w:val="00987AB5"/>
    <w:rsid w:val="00996CF5"/>
    <w:rsid w:val="009971E4"/>
    <w:rsid w:val="009A1880"/>
    <w:rsid w:val="009A7004"/>
    <w:rsid w:val="009B323A"/>
    <w:rsid w:val="009B6C03"/>
    <w:rsid w:val="009D030C"/>
    <w:rsid w:val="009D0807"/>
    <w:rsid w:val="009D44BF"/>
    <w:rsid w:val="009E4E8E"/>
    <w:rsid w:val="009F106C"/>
    <w:rsid w:val="009F3885"/>
    <w:rsid w:val="009F737A"/>
    <w:rsid w:val="00A03E08"/>
    <w:rsid w:val="00A0405D"/>
    <w:rsid w:val="00A04D82"/>
    <w:rsid w:val="00A1109C"/>
    <w:rsid w:val="00A13C04"/>
    <w:rsid w:val="00A13D15"/>
    <w:rsid w:val="00A178B4"/>
    <w:rsid w:val="00A21481"/>
    <w:rsid w:val="00A21F0B"/>
    <w:rsid w:val="00A27BBD"/>
    <w:rsid w:val="00A428CE"/>
    <w:rsid w:val="00A42DBF"/>
    <w:rsid w:val="00A62B76"/>
    <w:rsid w:val="00A65E4E"/>
    <w:rsid w:val="00A873ED"/>
    <w:rsid w:val="00A925B8"/>
    <w:rsid w:val="00A94BD2"/>
    <w:rsid w:val="00A97808"/>
    <w:rsid w:val="00AA60D2"/>
    <w:rsid w:val="00AA7A01"/>
    <w:rsid w:val="00AB394B"/>
    <w:rsid w:val="00AB5AEC"/>
    <w:rsid w:val="00AB63F3"/>
    <w:rsid w:val="00AC20BC"/>
    <w:rsid w:val="00AC5A23"/>
    <w:rsid w:val="00AD2E07"/>
    <w:rsid w:val="00AD303E"/>
    <w:rsid w:val="00AE06D8"/>
    <w:rsid w:val="00AE2565"/>
    <w:rsid w:val="00B035D8"/>
    <w:rsid w:val="00B13938"/>
    <w:rsid w:val="00B153FA"/>
    <w:rsid w:val="00B219C7"/>
    <w:rsid w:val="00B26471"/>
    <w:rsid w:val="00B359A4"/>
    <w:rsid w:val="00B41335"/>
    <w:rsid w:val="00B43A8F"/>
    <w:rsid w:val="00B5519E"/>
    <w:rsid w:val="00B74690"/>
    <w:rsid w:val="00B926C2"/>
    <w:rsid w:val="00B94422"/>
    <w:rsid w:val="00B96E7D"/>
    <w:rsid w:val="00BA3513"/>
    <w:rsid w:val="00BB244E"/>
    <w:rsid w:val="00BB2E45"/>
    <w:rsid w:val="00BC01DA"/>
    <w:rsid w:val="00BC0875"/>
    <w:rsid w:val="00BC1635"/>
    <w:rsid w:val="00BC7465"/>
    <w:rsid w:val="00BD5B56"/>
    <w:rsid w:val="00BD6D45"/>
    <w:rsid w:val="00BE2277"/>
    <w:rsid w:val="00BE58F4"/>
    <w:rsid w:val="00BE7710"/>
    <w:rsid w:val="00BF44D8"/>
    <w:rsid w:val="00BF6643"/>
    <w:rsid w:val="00C012BC"/>
    <w:rsid w:val="00C11ACD"/>
    <w:rsid w:val="00C225CE"/>
    <w:rsid w:val="00C32E73"/>
    <w:rsid w:val="00C35E18"/>
    <w:rsid w:val="00C377F1"/>
    <w:rsid w:val="00C400DE"/>
    <w:rsid w:val="00C4538B"/>
    <w:rsid w:val="00C50F98"/>
    <w:rsid w:val="00C64D15"/>
    <w:rsid w:val="00C703D9"/>
    <w:rsid w:val="00C7262B"/>
    <w:rsid w:val="00C75797"/>
    <w:rsid w:val="00C77D61"/>
    <w:rsid w:val="00C806DA"/>
    <w:rsid w:val="00C80E3E"/>
    <w:rsid w:val="00C82F51"/>
    <w:rsid w:val="00C8408B"/>
    <w:rsid w:val="00C875F9"/>
    <w:rsid w:val="00C906CB"/>
    <w:rsid w:val="00CA4489"/>
    <w:rsid w:val="00CA60DE"/>
    <w:rsid w:val="00CA6CEC"/>
    <w:rsid w:val="00CA78F6"/>
    <w:rsid w:val="00CB1528"/>
    <w:rsid w:val="00CB3084"/>
    <w:rsid w:val="00CB3ADC"/>
    <w:rsid w:val="00CC376F"/>
    <w:rsid w:val="00CD0C29"/>
    <w:rsid w:val="00CD21A6"/>
    <w:rsid w:val="00CD2321"/>
    <w:rsid w:val="00CE1A03"/>
    <w:rsid w:val="00CE766C"/>
    <w:rsid w:val="00CF69EB"/>
    <w:rsid w:val="00D14F9D"/>
    <w:rsid w:val="00D1550D"/>
    <w:rsid w:val="00D21BCD"/>
    <w:rsid w:val="00D34730"/>
    <w:rsid w:val="00D36530"/>
    <w:rsid w:val="00D41BAF"/>
    <w:rsid w:val="00D4766D"/>
    <w:rsid w:val="00D5508F"/>
    <w:rsid w:val="00D60CBE"/>
    <w:rsid w:val="00D80172"/>
    <w:rsid w:val="00D80BAE"/>
    <w:rsid w:val="00D818A4"/>
    <w:rsid w:val="00D83602"/>
    <w:rsid w:val="00D843CD"/>
    <w:rsid w:val="00D850EC"/>
    <w:rsid w:val="00D863D9"/>
    <w:rsid w:val="00D93BBC"/>
    <w:rsid w:val="00DB429F"/>
    <w:rsid w:val="00DB4B93"/>
    <w:rsid w:val="00DC57E9"/>
    <w:rsid w:val="00DC7BA6"/>
    <w:rsid w:val="00DD2A43"/>
    <w:rsid w:val="00DD2DD2"/>
    <w:rsid w:val="00DE10E8"/>
    <w:rsid w:val="00DE2FB0"/>
    <w:rsid w:val="00DE4EFE"/>
    <w:rsid w:val="00DE63EF"/>
    <w:rsid w:val="00DF0C8B"/>
    <w:rsid w:val="00DF1641"/>
    <w:rsid w:val="00DF1E80"/>
    <w:rsid w:val="00DF2641"/>
    <w:rsid w:val="00E21B11"/>
    <w:rsid w:val="00E24674"/>
    <w:rsid w:val="00E25714"/>
    <w:rsid w:val="00E27D34"/>
    <w:rsid w:val="00E32AF0"/>
    <w:rsid w:val="00E3341E"/>
    <w:rsid w:val="00E35136"/>
    <w:rsid w:val="00E3578A"/>
    <w:rsid w:val="00E46326"/>
    <w:rsid w:val="00E52F0A"/>
    <w:rsid w:val="00E544F6"/>
    <w:rsid w:val="00E61534"/>
    <w:rsid w:val="00E616E4"/>
    <w:rsid w:val="00E73B22"/>
    <w:rsid w:val="00E754E0"/>
    <w:rsid w:val="00E82C84"/>
    <w:rsid w:val="00E90CEB"/>
    <w:rsid w:val="00E91A19"/>
    <w:rsid w:val="00EA055C"/>
    <w:rsid w:val="00EA266A"/>
    <w:rsid w:val="00EA5305"/>
    <w:rsid w:val="00EA7534"/>
    <w:rsid w:val="00EB03DC"/>
    <w:rsid w:val="00EB17BB"/>
    <w:rsid w:val="00EB1E70"/>
    <w:rsid w:val="00EC0028"/>
    <w:rsid w:val="00EC0B81"/>
    <w:rsid w:val="00EC1254"/>
    <w:rsid w:val="00EC2E6D"/>
    <w:rsid w:val="00EC5D3E"/>
    <w:rsid w:val="00ED47BA"/>
    <w:rsid w:val="00ED4C7F"/>
    <w:rsid w:val="00EE4EDC"/>
    <w:rsid w:val="00EF12C1"/>
    <w:rsid w:val="00EF2A4A"/>
    <w:rsid w:val="00F0062A"/>
    <w:rsid w:val="00F00EB2"/>
    <w:rsid w:val="00F019D4"/>
    <w:rsid w:val="00F17E5A"/>
    <w:rsid w:val="00F245C7"/>
    <w:rsid w:val="00F24E69"/>
    <w:rsid w:val="00F356E6"/>
    <w:rsid w:val="00F41F62"/>
    <w:rsid w:val="00F42E52"/>
    <w:rsid w:val="00F50D0C"/>
    <w:rsid w:val="00F559F8"/>
    <w:rsid w:val="00F56513"/>
    <w:rsid w:val="00F61343"/>
    <w:rsid w:val="00F66A83"/>
    <w:rsid w:val="00F6757B"/>
    <w:rsid w:val="00F828E8"/>
    <w:rsid w:val="00F84C2A"/>
    <w:rsid w:val="00F8562B"/>
    <w:rsid w:val="00F8741C"/>
    <w:rsid w:val="00F91554"/>
    <w:rsid w:val="00F928B2"/>
    <w:rsid w:val="00F95AD1"/>
    <w:rsid w:val="00FA793D"/>
    <w:rsid w:val="00FB1651"/>
    <w:rsid w:val="00FB6245"/>
    <w:rsid w:val="00FB6E2A"/>
    <w:rsid w:val="00FB7072"/>
    <w:rsid w:val="00FC12BE"/>
    <w:rsid w:val="00FD2B49"/>
    <w:rsid w:val="00FD40CF"/>
    <w:rsid w:val="00FE2FC2"/>
    <w:rsid w:val="00FE7998"/>
    <w:rsid w:val="00FF03BE"/>
    <w:rsid w:val="00FF0FDA"/>
    <w:rsid w:val="00FF7A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5:docId w15:val="{A7FABA54-6C03-4AC6-A69B-82C5F43C4B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3">
    <w:lsdException w:name="Normal" w:uiPriority="0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rsid w:val="00275D3C"/>
    <w:pPr>
      <w:spacing w:after="0" w:line="288" w:lineRule="auto"/>
    </w:pPr>
    <w:rPr>
      <w:rFonts w:ascii="Arial" w:hAnsi="Arial"/>
      <w:color w:val="000000"/>
      <w:sz w:val="20"/>
    </w:rPr>
  </w:style>
  <w:style w:type="paragraph" w:styleId="Rubrik1">
    <w:name w:val="heading 1"/>
    <w:aliases w:val="Head.Nr1"/>
    <w:basedOn w:val="Normal"/>
    <w:next w:val="Bodycopy"/>
    <w:link w:val="Rubrik1Char"/>
    <w:qFormat/>
    <w:rsid w:val="006566AF"/>
    <w:pPr>
      <w:numPr>
        <w:numId w:val="28"/>
      </w:numPr>
      <w:spacing w:line="240" w:lineRule="auto"/>
      <w:outlineLvl w:val="0"/>
    </w:pPr>
    <w:rPr>
      <w:b/>
      <w:sz w:val="36"/>
    </w:rPr>
  </w:style>
  <w:style w:type="paragraph" w:styleId="Rubrik2">
    <w:name w:val="heading 2"/>
    <w:aliases w:val="Head.Nr2"/>
    <w:basedOn w:val="Normal"/>
    <w:next w:val="Bodycopy"/>
    <w:link w:val="Rubrik2Char"/>
    <w:unhideWhenUsed/>
    <w:qFormat/>
    <w:rsid w:val="006566AF"/>
    <w:pPr>
      <w:numPr>
        <w:ilvl w:val="1"/>
        <w:numId w:val="28"/>
      </w:numPr>
      <w:spacing w:line="240" w:lineRule="auto"/>
      <w:outlineLvl w:val="1"/>
    </w:pPr>
    <w:rPr>
      <w:b/>
      <w:sz w:val="28"/>
    </w:rPr>
  </w:style>
  <w:style w:type="paragraph" w:styleId="Rubrik3">
    <w:name w:val="heading 3"/>
    <w:aliases w:val="Head.Nr3"/>
    <w:basedOn w:val="Normal"/>
    <w:next w:val="Bodycopy"/>
    <w:link w:val="Rubrik3Char"/>
    <w:unhideWhenUsed/>
    <w:qFormat/>
    <w:rsid w:val="006566AF"/>
    <w:pPr>
      <w:numPr>
        <w:ilvl w:val="2"/>
        <w:numId w:val="28"/>
      </w:numPr>
      <w:spacing w:line="240" w:lineRule="auto"/>
      <w:outlineLvl w:val="2"/>
    </w:pPr>
    <w:rPr>
      <w:b/>
    </w:rPr>
  </w:style>
  <w:style w:type="paragraph" w:styleId="Rubrik4">
    <w:name w:val="heading 4"/>
    <w:aliases w:val="Head.Nr4"/>
    <w:basedOn w:val="Normal"/>
    <w:next w:val="Bodycopy"/>
    <w:link w:val="Rubrik4Char"/>
    <w:unhideWhenUsed/>
    <w:qFormat/>
    <w:rsid w:val="006566AF"/>
    <w:pPr>
      <w:numPr>
        <w:ilvl w:val="3"/>
        <w:numId w:val="28"/>
      </w:numPr>
      <w:spacing w:line="240" w:lineRule="auto"/>
      <w:outlineLvl w:val="3"/>
    </w:pPr>
    <w:rPr>
      <w:rFonts w:eastAsiaTheme="majorEastAsia" w:cstheme="majorBidi"/>
      <w:bCs/>
      <w:u w:val="single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Ballongtext">
    <w:name w:val="Balloon Text"/>
    <w:basedOn w:val="Normal"/>
    <w:link w:val="BallongtextChar"/>
    <w:uiPriority w:val="99"/>
    <w:semiHidden/>
    <w:unhideWhenUsed/>
    <w:rsid w:val="006846F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ngtextChar">
    <w:name w:val="Ballongtext Char"/>
    <w:basedOn w:val="Standardstycketeckensnitt"/>
    <w:link w:val="Ballongtext"/>
    <w:uiPriority w:val="99"/>
    <w:semiHidden/>
    <w:rsid w:val="006846F5"/>
    <w:rPr>
      <w:rFonts w:ascii="Tahoma" w:hAnsi="Tahoma" w:cs="Tahoma"/>
      <w:color w:val="000000" w:themeColor="text1"/>
      <w:sz w:val="16"/>
      <w:szCs w:val="16"/>
      <w:lang w:val="en-US"/>
    </w:rPr>
  </w:style>
  <w:style w:type="character" w:customStyle="1" w:styleId="Rubrik1Char">
    <w:name w:val="Rubrik 1 Char"/>
    <w:aliases w:val="Head.Nr1 Char"/>
    <w:basedOn w:val="Standardstycketeckensnitt"/>
    <w:link w:val="Rubrik1"/>
    <w:rsid w:val="006566AF"/>
    <w:rPr>
      <w:rFonts w:ascii="Arial" w:hAnsi="Arial"/>
      <w:b/>
      <w:sz w:val="36"/>
      <w:lang w:val="en-US"/>
    </w:rPr>
  </w:style>
  <w:style w:type="character" w:customStyle="1" w:styleId="Rubrik2Char">
    <w:name w:val="Rubrik 2 Char"/>
    <w:aliases w:val="Head.Nr2 Char"/>
    <w:basedOn w:val="Standardstycketeckensnitt"/>
    <w:link w:val="Rubrik2"/>
    <w:rsid w:val="006566AF"/>
    <w:rPr>
      <w:rFonts w:ascii="Arial" w:hAnsi="Arial"/>
      <w:b/>
      <w:sz w:val="28"/>
      <w:lang w:val="en-US"/>
    </w:rPr>
  </w:style>
  <w:style w:type="character" w:customStyle="1" w:styleId="Rubrik3Char">
    <w:name w:val="Rubrik 3 Char"/>
    <w:aliases w:val="Head.Nr3 Char"/>
    <w:basedOn w:val="Standardstycketeckensnitt"/>
    <w:link w:val="Rubrik3"/>
    <w:rsid w:val="006566AF"/>
    <w:rPr>
      <w:rFonts w:ascii="Arial" w:hAnsi="Arial"/>
      <w:b/>
      <w:sz w:val="20"/>
      <w:lang w:val="en-US"/>
    </w:rPr>
  </w:style>
  <w:style w:type="character" w:customStyle="1" w:styleId="Rubrik4Char">
    <w:name w:val="Rubrik 4 Char"/>
    <w:aliases w:val="Head.Nr4 Char"/>
    <w:basedOn w:val="Standardstycketeckensnitt"/>
    <w:link w:val="Rubrik4"/>
    <w:rsid w:val="006566AF"/>
    <w:rPr>
      <w:rFonts w:ascii="Arial" w:eastAsiaTheme="majorEastAsia" w:hAnsi="Arial" w:cstheme="majorBidi"/>
      <w:bCs/>
      <w:sz w:val="20"/>
      <w:u w:val="single"/>
      <w:lang w:val="en-US"/>
    </w:rPr>
  </w:style>
  <w:style w:type="table" w:styleId="Tabellrutnt">
    <w:name w:val="Table Grid"/>
    <w:aliases w:val="Tables"/>
    <w:basedOn w:val="Normaltabell"/>
    <w:uiPriority w:val="59"/>
    <w:rsid w:val="006846F5"/>
    <w:pPr>
      <w:spacing w:after="0" w:line="240" w:lineRule="auto"/>
    </w:pPr>
    <w:rPr>
      <w:rFonts w:ascii="Arial" w:hAnsi="Arial"/>
      <w:color w:val="000000" w:themeColor="text1"/>
      <w:sz w:val="1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</w:tblPr>
  </w:style>
  <w:style w:type="character" w:styleId="Platshllartext">
    <w:name w:val="Placeholder Text"/>
    <w:basedOn w:val="Standardstycketeckensnitt"/>
    <w:uiPriority w:val="99"/>
    <w:semiHidden/>
    <w:rsid w:val="006846F5"/>
    <w:rPr>
      <w:color w:val="808080"/>
    </w:rPr>
  </w:style>
  <w:style w:type="table" w:customStyle="1" w:styleId="Tables1">
    <w:name w:val="Tables1"/>
    <w:basedOn w:val="Normaltabell"/>
    <w:next w:val="Tabellrutnt"/>
    <w:uiPriority w:val="59"/>
    <w:rsid w:val="006846F5"/>
    <w:pPr>
      <w:spacing w:after="0" w:line="240" w:lineRule="auto"/>
    </w:pPr>
    <w:rPr>
      <w:rFonts w:ascii="Arial" w:hAnsi="Arial"/>
      <w:sz w:val="16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left w:w="0" w:type="dxa"/>
        <w:right w:w="0" w:type="dxa"/>
      </w:tblCellMar>
    </w:tblPr>
  </w:style>
  <w:style w:type="table" w:customStyle="1" w:styleId="Tables2">
    <w:name w:val="Tables2"/>
    <w:basedOn w:val="Normaltabell"/>
    <w:next w:val="Tabellrutnt"/>
    <w:uiPriority w:val="59"/>
    <w:rsid w:val="006846F5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3">
    <w:name w:val="Tables3"/>
    <w:basedOn w:val="Normaltabell"/>
    <w:next w:val="Tabellrutnt"/>
    <w:uiPriority w:val="59"/>
    <w:rsid w:val="006846F5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4">
    <w:name w:val="Tables4"/>
    <w:basedOn w:val="Normaltabell"/>
    <w:next w:val="Tabellrutnt"/>
    <w:uiPriority w:val="59"/>
    <w:rsid w:val="006846F5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5">
    <w:name w:val="Tables5"/>
    <w:basedOn w:val="Normaltabell"/>
    <w:next w:val="Tabellrutnt"/>
    <w:uiPriority w:val="59"/>
    <w:rsid w:val="006846F5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ing1">
    <w:name w:val="Heading.1"/>
    <w:basedOn w:val="Normal"/>
    <w:next w:val="Bodycopy"/>
    <w:link w:val="Heading1Char"/>
    <w:qFormat/>
    <w:rsid w:val="006566AF"/>
    <w:pPr>
      <w:spacing w:line="240" w:lineRule="auto"/>
    </w:pPr>
    <w:rPr>
      <w:b/>
      <w:sz w:val="36"/>
    </w:rPr>
  </w:style>
  <w:style w:type="paragraph" w:customStyle="1" w:styleId="BulletedList">
    <w:name w:val="Bulleted List"/>
    <w:basedOn w:val="Normal"/>
    <w:next w:val="Bodycopy"/>
    <w:link w:val="BulletedListZnak"/>
    <w:qFormat/>
    <w:rsid w:val="006566AF"/>
    <w:pPr>
      <w:numPr>
        <w:numId w:val="31"/>
      </w:numPr>
      <w:ind w:right="737"/>
    </w:pPr>
  </w:style>
  <w:style w:type="character" w:customStyle="1" w:styleId="BulletedListZnak">
    <w:name w:val="Bulleted List Znak"/>
    <w:basedOn w:val="Standardstycketeckensnitt"/>
    <w:link w:val="BulletedList"/>
    <w:rsid w:val="006566AF"/>
    <w:rPr>
      <w:rFonts w:ascii="Arial" w:hAnsi="Arial"/>
      <w:sz w:val="20"/>
    </w:rPr>
  </w:style>
  <w:style w:type="character" w:customStyle="1" w:styleId="Heading1Char">
    <w:name w:val="Heading.1 Char"/>
    <w:basedOn w:val="Standardstycketeckensnitt"/>
    <w:link w:val="Heading1"/>
    <w:rsid w:val="006566AF"/>
    <w:rPr>
      <w:rFonts w:ascii="Arial" w:hAnsi="Arial"/>
      <w:b/>
      <w:sz w:val="36"/>
    </w:rPr>
  </w:style>
  <w:style w:type="paragraph" w:customStyle="1" w:styleId="Heading2">
    <w:name w:val="Heading.2"/>
    <w:basedOn w:val="Normal"/>
    <w:next w:val="Bodycopy"/>
    <w:link w:val="Heading2Char"/>
    <w:qFormat/>
    <w:rsid w:val="006566AF"/>
    <w:pPr>
      <w:spacing w:line="240" w:lineRule="auto"/>
    </w:pPr>
    <w:rPr>
      <w:b/>
      <w:sz w:val="28"/>
    </w:rPr>
  </w:style>
  <w:style w:type="character" w:customStyle="1" w:styleId="Heading2Char">
    <w:name w:val="Heading.2 Char"/>
    <w:basedOn w:val="Standardstycketeckensnitt"/>
    <w:link w:val="Heading2"/>
    <w:rsid w:val="006566AF"/>
    <w:rPr>
      <w:rFonts w:ascii="Arial" w:hAnsi="Arial"/>
      <w:b/>
      <w:sz w:val="28"/>
    </w:rPr>
  </w:style>
  <w:style w:type="paragraph" w:customStyle="1" w:styleId="Heading3">
    <w:name w:val="Heading.3"/>
    <w:basedOn w:val="Normal"/>
    <w:next w:val="Bodycopy"/>
    <w:link w:val="Heading3Char"/>
    <w:qFormat/>
    <w:rsid w:val="006566AF"/>
    <w:pPr>
      <w:spacing w:line="240" w:lineRule="auto"/>
    </w:pPr>
    <w:rPr>
      <w:b/>
    </w:rPr>
  </w:style>
  <w:style w:type="character" w:customStyle="1" w:styleId="Heading3Char">
    <w:name w:val="Heading.3 Char"/>
    <w:basedOn w:val="Standardstycketeckensnitt"/>
    <w:link w:val="Heading3"/>
    <w:rsid w:val="006566AF"/>
    <w:rPr>
      <w:rFonts w:ascii="Arial" w:hAnsi="Arial"/>
      <w:b/>
      <w:sz w:val="20"/>
    </w:rPr>
  </w:style>
  <w:style w:type="paragraph" w:customStyle="1" w:styleId="Heading4">
    <w:name w:val="Heading.4"/>
    <w:basedOn w:val="Normal"/>
    <w:next w:val="Bodycopy"/>
    <w:link w:val="Heading4Char"/>
    <w:qFormat/>
    <w:rsid w:val="006566AF"/>
    <w:pPr>
      <w:spacing w:line="240" w:lineRule="auto"/>
    </w:pPr>
    <w:rPr>
      <w:u w:val="single"/>
    </w:rPr>
  </w:style>
  <w:style w:type="character" w:customStyle="1" w:styleId="Heading4Char">
    <w:name w:val="Heading.4 Char"/>
    <w:basedOn w:val="Standardstycketeckensnitt"/>
    <w:link w:val="Heading4"/>
    <w:rsid w:val="006566AF"/>
    <w:rPr>
      <w:rFonts w:ascii="Arial" w:hAnsi="Arial"/>
      <w:sz w:val="20"/>
      <w:u w:val="single"/>
    </w:rPr>
  </w:style>
  <w:style w:type="paragraph" w:customStyle="1" w:styleId="Heading71">
    <w:name w:val="Heading 71"/>
    <w:aliases w:val="Header Bold"/>
    <w:basedOn w:val="Normal"/>
    <w:next w:val="Normal"/>
    <w:link w:val="Heading71Char"/>
    <w:rsid w:val="00DE4EFE"/>
    <w:pPr>
      <w:spacing w:line="264" w:lineRule="auto"/>
    </w:pPr>
    <w:rPr>
      <w:b/>
      <w:sz w:val="15"/>
    </w:rPr>
  </w:style>
  <w:style w:type="paragraph" w:customStyle="1" w:styleId="Heading81">
    <w:name w:val="Heading 81"/>
    <w:aliases w:val="Header Normal"/>
    <w:basedOn w:val="Normal"/>
    <w:next w:val="Normal"/>
    <w:link w:val="Heading81Char"/>
    <w:rsid w:val="00DE4EFE"/>
    <w:pPr>
      <w:spacing w:line="264" w:lineRule="auto"/>
    </w:pPr>
    <w:rPr>
      <w:sz w:val="15"/>
    </w:rPr>
  </w:style>
  <w:style w:type="character" w:customStyle="1" w:styleId="Heading71Char">
    <w:name w:val="Heading 71 Char"/>
    <w:aliases w:val="Header Bold Char"/>
    <w:basedOn w:val="Standardstycketeckensnitt"/>
    <w:link w:val="Heading71"/>
    <w:rsid w:val="00DE4EFE"/>
    <w:rPr>
      <w:rFonts w:ascii="Arial" w:hAnsi="Arial"/>
      <w:b/>
      <w:sz w:val="15"/>
    </w:rPr>
  </w:style>
  <w:style w:type="character" w:customStyle="1" w:styleId="Heading81Char">
    <w:name w:val="Heading 81 Char"/>
    <w:aliases w:val="Header Normal Char"/>
    <w:basedOn w:val="Standardstycketeckensnitt"/>
    <w:link w:val="Heading81"/>
    <w:rsid w:val="00DE4EFE"/>
    <w:rPr>
      <w:rFonts w:ascii="Arial" w:hAnsi="Arial"/>
      <w:sz w:val="15"/>
    </w:rPr>
  </w:style>
  <w:style w:type="table" w:customStyle="1" w:styleId="Tables6">
    <w:name w:val="Tables6"/>
    <w:basedOn w:val="Normaltabell"/>
    <w:next w:val="Tabellrutnt"/>
    <w:uiPriority w:val="59"/>
    <w:rsid w:val="006846F5"/>
    <w:pPr>
      <w:spacing w:after="0" w:line="240" w:lineRule="auto"/>
    </w:pPr>
    <w:rPr>
      <w:rFonts w:ascii="Arial" w:hAnsi="Arial"/>
      <w:color w:val="000000" w:themeColor="text1"/>
      <w:sz w:val="1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Tables21">
    <w:name w:val="Tables21"/>
    <w:basedOn w:val="Normaltabell"/>
    <w:next w:val="Tabellrutnt"/>
    <w:uiPriority w:val="59"/>
    <w:rsid w:val="006846F5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s22">
    <w:name w:val="Tables22"/>
    <w:basedOn w:val="Normaltabell"/>
    <w:next w:val="Tabellrutnt"/>
    <w:uiPriority w:val="59"/>
    <w:rsid w:val="006846F5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copy">
    <w:name w:val="Body copy"/>
    <w:basedOn w:val="Normal"/>
    <w:link w:val="BodycopyZnak"/>
    <w:qFormat/>
    <w:rsid w:val="006566AF"/>
  </w:style>
  <w:style w:type="character" w:customStyle="1" w:styleId="BodycopyZnak">
    <w:name w:val="Body copy Znak"/>
    <w:basedOn w:val="Standardstycketeckensnitt"/>
    <w:link w:val="Bodycopy"/>
    <w:rsid w:val="006566AF"/>
    <w:rPr>
      <w:rFonts w:ascii="Arial" w:hAnsi="Arial"/>
      <w:sz w:val="20"/>
      <w:lang w:val="en-US"/>
    </w:rPr>
  </w:style>
  <w:style w:type="paragraph" w:styleId="Sidhuvud">
    <w:name w:val="header"/>
    <w:basedOn w:val="Normal"/>
    <w:link w:val="SidhuvudChar"/>
    <w:uiPriority w:val="99"/>
    <w:unhideWhenUsed/>
    <w:rsid w:val="008D1457"/>
    <w:pPr>
      <w:tabs>
        <w:tab w:val="center" w:pos="4703"/>
        <w:tab w:val="right" w:pos="9406"/>
      </w:tabs>
      <w:spacing w:line="240" w:lineRule="auto"/>
    </w:pPr>
  </w:style>
  <w:style w:type="character" w:customStyle="1" w:styleId="SidhuvudChar">
    <w:name w:val="Sidhuvud Char"/>
    <w:basedOn w:val="Standardstycketeckensnitt"/>
    <w:link w:val="Sidhuvud"/>
    <w:uiPriority w:val="99"/>
    <w:rsid w:val="008D1457"/>
    <w:rPr>
      <w:rFonts w:ascii="Arial" w:hAnsi="Arial"/>
      <w:color w:val="000000"/>
      <w:sz w:val="20"/>
    </w:rPr>
  </w:style>
  <w:style w:type="paragraph" w:styleId="Sidfot">
    <w:name w:val="footer"/>
    <w:basedOn w:val="Normal"/>
    <w:link w:val="SidfotChar"/>
    <w:uiPriority w:val="99"/>
    <w:unhideWhenUsed/>
    <w:rsid w:val="008D1457"/>
    <w:pPr>
      <w:tabs>
        <w:tab w:val="center" w:pos="4703"/>
        <w:tab w:val="right" w:pos="9406"/>
      </w:tabs>
      <w:spacing w:line="240" w:lineRule="auto"/>
    </w:pPr>
  </w:style>
  <w:style w:type="character" w:customStyle="1" w:styleId="SidfotChar">
    <w:name w:val="Sidfot Char"/>
    <w:basedOn w:val="Standardstycketeckensnitt"/>
    <w:link w:val="Sidfot"/>
    <w:uiPriority w:val="99"/>
    <w:rsid w:val="008D1457"/>
    <w:rPr>
      <w:rFonts w:ascii="Arial" w:hAnsi="Arial"/>
      <w:color w:val="000000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590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5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0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0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9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23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39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53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1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15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10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9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26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9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42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3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16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5625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578648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410003">
                      <w:marLeft w:val="0"/>
                      <w:marRight w:val="0"/>
                      <w:marTop w:val="0"/>
                      <w:marBottom w:val="12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%20(x86)\Skanska%20Common%20Office%20Templates\Templates\Word\Skanska%20Blank.dotm" TargetMode="External"/></Relationships>
</file>

<file path=word/theme/theme1.xml><?xml version="1.0" encoding="utf-8"?>
<a:theme xmlns:a="http://schemas.openxmlformats.org/drawingml/2006/main" name="Skanska">
  <a:themeElements>
    <a:clrScheme name="Skanska">
      <a:dk1>
        <a:srgbClr val="000000"/>
      </a:dk1>
      <a:lt1>
        <a:srgbClr val="BEB2A6"/>
      </a:lt1>
      <a:dk2>
        <a:srgbClr val="C0DDEA"/>
      </a:dk2>
      <a:lt2>
        <a:srgbClr val="0078C9"/>
      </a:lt2>
      <a:accent1>
        <a:srgbClr val="5BB4E5"/>
      </a:accent1>
      <a:accent2>
        <a:srgbClr val="3D9B35"/>
      </a:accent2>
      <a:accent3>
        <a:srgbClr val="77B800"/>
      </a:accent3>
      <a:accent4>
        <a:srgbClr val="E57200"/>
      </a:accent4>
      <a:accent5>
        <a:srgbClr val="FFCB00"/>
      </a:accent5>
      <a:accent6>
        <a:srgbClr val="EADF00"/>
      </a:accent6>
      <a:hlink>
        <a:srgbClr val="5F5F5F"/>
      </a:hlink>
      <a:folHlink>
        <a:srgbClr val="919191"/>
      </a:folHlink>
    </a:clrScheme>
    <a:fontScheme name="Skanska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DE0E2F-E1C1-44B7-BF1B-B976FD0980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Skanska Blank</Template>
  <TotalTime>1</TotalTime>
  <Pages>2</Pages>
  <Words>2</Words>
  <Characters>15</Characters>
  <Application>Microsoft Office Word</Application>
  <DocSecurity>0</DocSecurity>
  <Lines>1</Lines>
  <Paragraphs>1</Paragraphs>
  <ScaleCrop>false</ScaleCrop>
  <HeadingPairs>
    <vt:vector size="6" baseType="variant">
      <vt:variant>
        <vt:lpstr>Rubrik</vt:lpstr>
      </vt:variant>
      <vt:variant>
        <vt:i4>1</vt:i4>
      </vt:variant>
      <vt:variant>
        <vt:lpstr>Title</vt:lpstr>
      </vt:variant>
      <vt:variant>
        <vt:i4>1</vt:i4>
      </vt:variant>
      <vt:variant>
        <vt:lpstr>Tytuł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Skanska</Company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Lundin, Lisa</dc:creator>
  <cp:lastModifiedBy>Elenor Eriksson</cp:lastModifiedBy>
  <cp:revision>2</cp:revision>
  <cp:lastPrinted>2013-01-07T15:16:00Z</cp:lastPrinted>
  <dcterms:created xsi:type="dcterms:W3CDTF">2016-10-05T12:08:00Z</dcterms:created>
  <dcterms:modified xsi:type="dcterms:W3CDTF">2016-10-05T12:08:00Z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kanska.Document.Classification">
    <vt:lpwstr> </vt:lpwstr>
  </property>
  <property fmtid="{D5CDD505-2E9C-101B-9397-08002B2CF9AE}" pid="3" name="Skanska.Document.Title">
    <vt:lpwstr/>
  </property>
  <property fmtid="{D5CDD505-2E9C-101B-9397-08002B2CF9AE}" pid="4" name="Skanska.Document.Version">
    <vt:lpwstr/>
  </property>
  <property fmtid="{D5CDD505-2E9C-101B-9397-08002B2CF9AE}" pid="5" name="Skanska.Author.FirstName">
    <vt:lpwstr/>
  </property>
  <property fmtid="{D5CDD505-2E9C-101B-9397-08002B2CF9AE}" pid="6" name="Skanska.Author.LastName">
    <vt:lpwstr/>
  </property>
  <property fmtid="{D5CDD505-2E9C-101B-9397-08002B2CF9AE}" pid="7" name="Skanska.Author.FullName">
    <vt:lpwstr/>
  </property>
  <property fmtid="{D5CDD505-2E9C-101B-9397-08002B2CF9AE}" pid="8" name="Skanska.Author.Email">
    <vt:lpwstr/>
  </property>
  <property fmtid="{D5CDD505-2E9C-101B-9397-08002B2CF9AE}" pid="9" name="Skanska.Author.Phone">
    <vt:lpwstr/>
  </property>
  <property fmtid="{D5CDD505-2E9C-101B-9397-08002B2CF9AE}" pid="10" name="Skanska.Addressee.FirstName">
    <vt:lpwstr> </vt:lpwstr>
  </property>
  <property fmtid="{D5CDD505-2E9C-101B-9397-08002B2CF9AE}" pid="11" name="Skanska.Addressee.LastName">
    <vt:lpwstr> </vt:lpwstr>
  </property>
  <property fmtid="{D5CDD505-2E9C-101B-9397-08002B2CF9AE}" pid="12" name="Skanska.Addressee.FullName">
    <vt:lpwstr> </vt:lpwstr>
  </property>
  <property fmtid="{D5CDD505-2E9C-101B-9397-08002B2CF9AE}" pid="13" name="Skanska.Author.OrganizationName">
    <vt:lpwstr/>
  </property>
  <property fmtid="{D5CDD505-2E9C-101B-9397-08002B2CF9AE}" pid="14" name="Skanska.Author.Addresslines">
    <vt:lpwstr/>
  </property>
  <property fmtid="{D5CDD505-2E9C-101B-9397-08002B2CF9AE}" pid="15" name="Skanska.Author.AddressCountry">
    <vt:lpwstr/>
  </property>
  <property fmtid="{D5CDD505-2E9C-101B-9397-08002B2CF9AE}" pid="16" name="Skanska.Addressee.Addresslines">
    <vt:lpwstr> </vt:lpwstr>
  </property>
  <property fmtid="{D5CDD505-2E9C-101B-9397-08002B2CF9AE}" pid="17" name="Skanska.Addressee.AddressCountry">
    <vt:lpwstr> </vt:lpwstr>
  </property>
  <property fmtid="{D5CDD505-2E9C-101B-9397-08002B2CF9AE}" pid="18" name="Skanska.Author.OfficePhone">
    <vt:lpwstr/>
  </property>
  <property fmtid="{D5CDD505-2E9C-101B-9397-08002B2CF9AE}" pid="19" name="Skanska.Author.OfficeFax">
    <vt:lpwstr/>
  </property>
  <property fmtid="{D5CDD505-2E9C-101B-9397-08002B2CF9AE}" pid="20" name="Skanska.Author.OfficeWebPage">
    <vt:lpwstr/>
  </property>
  <property fmtid="{D5CDD505-2E9C-101B-9397-08002B2CF9AE}" pid="21" name="Skanska.Author.InvoiceAddressLines">
    <vt:lpwstr/>
  </property>
  <property fmtid="{D5CDD505-2E9C-101B-9397-08002B2CF9AE}" pid="22" name="Skanska.Author.LegalInformation">
    <vt:lpwstr/>
  </property>
  <property fmtid="{D5CDD505-2E9C-101B-9397-08002B2CF9AE}" pid="23" name="Skanska.Author.LegalInformationVatNumber">
    <vt:lpwstr/>
  </property>
  <property fmtid="{D5CDD505-2E9C-101B-9397-08002B2CF9AE}" pid="24" name="Skanska.Author.LegalInformationOrgNo">
    <vt:lpwstr/>
  </property>
  <property fmtid="{D5CDD505-2E9C-101B-9397-08002B2CF9AE}" pid="25" name="Skanska.Document.Date">
    <vt:lpwstr> </vt:lpwstr>
  </property>
  <property fmtid="{D5CDD505-2E9C-101B-9397-08002B2CF9AE}" pid="26" name="Skanska.Author.Subdivision">
    <vt:lpwstr> </vt:lpwstr>
  </property>
  <property fmtid="{D5CDD505-2E9C-101B-9397-08002B2CF9AE}" pid="27" name="Skanska.Author.InvoiceCity">
    <vt:lpwstr> </vt:lpwstr>
  </property>
  <property fmtid="{D5CDD505-2E9C-101B-9397-08002B2CF9AE}" pid="28" name="Skanska.Author.InvoicePostalCode">
    <vt:lpwstr> </vt:lpwstr>
  </property>
  <property fmtid="{D5CDD505-2E9C-101B-9397-08002B2CF9AE}" pid="29" name="Skanska.Addressee.NativeNamePrefix">
    <vt:lpwstr> </vt:lpwstr>
  </property>
  <property fmtid="{D5CDD505-2E9C-101B-9397-08002B2CF9AE}" pid="30" name="Skanska.Document.NativeClassification">
    <vt:lpwstr> </vt:lpwstr>
  </property>
  <property fmtid="{D5CDD505-2E9C-101B-9397-08002B2CF9AE}" pid="31" name="Skanska.Author.ContactType">
    <vt:lpwstr>Internal</vt:lpwstr>
  </property>
  <property fmtid="{D5CDD505-2E9C-101B-9397-08002B2CF9AE}" pid="32" name="Skanska.Author.Id">
    <vt:lpwstr/>
  </property>
  <property fmtid="{D5CDD505-2E9C-101B-9397-08002B2CF9AE}" pid="33" name="Skanska.Author.NamePrefix">
    <vt:lpwstr/>
  </property>
  <property fmtid="{D5CDD505-2E9C-101B-9397-08002B2CF9AE}" pid="34" name="Skanska.Author.NativeNamePrefix">
    <vt:lpwstr/>
  </property>
  <property fmtid="{D5CDD505-2E9C-101B-9397-08002B2CF9AE}" pid="35" name="Skanska.Author.OrganizationUnitId">
    <vt:i4>0</vt:i4>
  </property>
  <property fmtid="{D5CDD505-2E9C-101B-9397-08002B2CF9AE}" pid="36" name="Skanska.Author.AddressCountryCode">
    <vt:lpwstr/>
  </property>
  <property fmtid="{D5CDD505-2E9C-101B-9397-08002B2CF9AE}" pid="37" name="Skanska.Author.OrganizationalUnitName">
    <vt:lpwstr> </vt:lpwstr>
  </property>
  <property fmtid="{D5CDD505-2E9C-101B-9397-08002B2CF9AE}" pid="38" name="Skanska.Author.CompanyName">
    <vt:lpwstr> </vt:lpwstr>
  </property>
  <property fmtid="{D5CDD505-2E9C-101B-9397-08002B2CF9AE}" pid="39" name="Skanska.Addressee.OrganizationalUnitName">
    <vt:lpwstr> </vt:lpwstr>
  </property>
  <property fmtid="{D5CDD505-2E9C-101B-9397-08002B2CF9AE}" pid="40" name="Skanska.Addressee.CompanyName">
    <vt:lpwstr> </vt:lpwstr>
  </property>
  <property fmtid="{D5CDD505-2E9C-101B-9397-08002B2CF9AE}" pid="41" name="Skanska.Author.RegisteredAddressLines">
    <vt:lpwstr> </vt:lpwstr>
  </property>
  <property fmtid="{D5CDD505-2E9C-101B-9397-08002B2CF9AE}" pid="42" name="Skanska.Author.SkanskaCompanyName">
    <vt:lpwstr/>
  </property>
  <property fmtid="{D5CDD505-2E9C-101B-9397-08002B2CF9AE}" pid="43" name="Skanska.Author.SkanskaCompanyInvoiceAddressLines">
    <vt:lpwstr/>
  </property>
  <property fmtid="{D5CDD505-2E9C-101B-9397-08002B2CF9AE}" pid="44" name="Skanska.Author.SkanskaCompanyInvoiceAddressCountry">
    <vt:lpwstr/>
  </property>
  <property fmtid="{D5CDD505-2E9C-101B-9397-08002B2CF9AE}" pid="45" name="Skanska.Author.SkanskaCompanyInvoiceAddressCity">
    <vt:lpwstr/>
  </property>
  <property fmtid="{D5CDD505-2E9C-101B-9397-08002B2CF9AE}" pid="46" name="Skanska.Author.SkanskaCompanyInvoiceAddressPostalCode">
    <vt:lpwstr/>
  </property>
  <property fmtid="{D5CDD505-2E9C-101B-9397-08002B2CF9AE}" pid="47" name="Skanska.Author.SkanskaCompanyRegisteredOfficeAddressLines">
    <vt:lpwstr/>
  </property>
  <property fmtid="{D5CDD505-2E9C-101B-9397-08002B2CF9AE}" pid="48" name="Skanska.Author.SkanskaCompanyRegisteredOfficeAddressCountry">
    <vt:lpwstr/>
  </property>
  <property fmtid="{D5CDD505-2E9C-101B-9397-08002B2CF9AE}" pid="49" name="Skanska.Author.SkanskaCompanyRegisteredOfficeAddressCity">
    <vt:lpwstr/>
  </property>
  <property fmtid="{D5CDD505-2E9C-101B-9397-08002B2CF9AE}" pid="50" name="Skanska.Author.SkanskaCompanyRegisteredOfficeAddressPostalCode">
    <vt:lpwstr/>
  </property>
  <property fmtid="{D5CDD505-2E9C-101B-9397-08002B2CF9AE}" pid="51" name="Skanska.Author.SkanskaOrganizationalUnitId">
    <vt:i4>0</vt:i4>
  </property>
  <property fmtid="{D5CDD505-2E9C-101B-9397-08002B2CF9AE}" pid="52" name="Skanska.Author.SkanskaOrganizationalUnitName">
    <vt:lpwstr/>
  </property>
  <property fmtid="{D5CDD505-2E9C-101B-9397-08002B2CF9AE}" pid="53" name="Skanska.Author.SkanskaWorkplaceName">
    <vt:lpwstr/>
  </property>
  <property fmtid="{D5CDD505-2E9C-101B-9397-08002B2CF9AE}" pid="54" name="Skanska.Author.SkanskaWorkplacePhoneNo">
    <vt:lpwstr/>
  </property>
  <property fmtid="{D5CDD505-2E9C-101B-9397-08002B2CF9AE}" pid="55" name="Skanska.Author.SkanskaWorkplaceAddressLines">
    <vt:lpwstr/>
  </property>
  <property fmtid="{D5CDD505-2E9C-101B-9397-08002B2CF9AE}" pid="56" name="Skanska.Author.SkanskaWorkplaceAddressCity">
    <vt:lpwstr/>
  </property>
  <property fmtid="{D5CDD505-2E9C-101B-9397-08002B2CF9AE}" pid="57" name="Skanska.Author.SkanskaWorkplaceAddressPostalCode">
    <vt:lpwstr/>
  </property>
  <property fmtid="{D5CDD505-2E9C-101B-9397-08002B2CF9AE}" pid="58" name="Skanska.Author.RegisteredOfficeAddressLines">
    <vt:lpwstr/>
  </property>
</Properties>
</file>